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D69" w:rsidRPr="00783D66" w:rsidRDefault="00022D69" w:rsidP="00022D6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022D69" w:rsidRPr="00783D66" w:rsidRDefault="00022D69" w:rsidP="00022D6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>CANDEA LUMINITA</w:t>
      </w:r>
    </w:p>
    <w:p w:rsidR="00022D69" w:rsidRPr="00783D66" w:rsidRDefault="00022D69" w:rsidP="00022D6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:. I – </w:t>
      </w:r>
      <w:r>
        <w:rPr>
          <w:rFonts w:ascii="Arial Narrow" w:hAnsi="Arial Narrow"/>
          <w:b/>
          <w:sz w:val="24"/>
          <w:szCs w:val="24"/>
        </w:rPr>
        <w:t xml:space="preserve">20 </w:t>
      </w:r>
      <w:r w:rsidRPr="00783D66">
        <w:rPr>
          <w:rFonts w:ascii="Arial Narrow" w:hAnsi="Arial Narrow"/>
          <w:b/>
          <w:sz w:val="24"/>
          <w:szCs w:val="24"/>
        </w:rPr>
        <w:t>ani</w:t>
      </w:r>
    </w:p>
    <w:p w:rsidR="00022D69" w:rsidRPr="00783D66" w:rsidRDefault="00022D69" w:rsidP="00022D6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>) :..</w:t>
      </w:r>
      <w:r>
        <w:rPr>
          <w:rFonts w:ascii="Arial Narrow" w:hAnsi="Arial Narrow"/>
          <w:b/>
          <w:sz w:val="24"/>
          <w:szCs w:val="24"/>
        </w:rPr>
        <w:t>ISTORIE</w:t>
      </w:r>
    </w:p>
    <w:p w:rsidR="00022D69" w:rsidRPr="00783D66" w:rsidRDefault="00022D69" w:rsidP="00022D6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Simeria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str. </w:t>
      </w:r>
      <w:r>
        <w:rPr>
          <w:rFonts w:ascii="Arial Narrow" w:hAnsi="Arial Narrow"/>
          <w:b/>
          <w:sz w:val="24"/>
          <w:szCs w:val="24"/>
        </w:rPr>
        <w:t>Pictor Grigorescu  nr.13</w:t>
      </w:r>
    </w:p>
    <w:p w:rsidR="00022D69" w:rsidRPr="00783D66" w:rsidRDefault="00022D69" w:rsidP="00022D69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022D69" w:rsidRPr="00783D66" w:rsidRDefault="00022D69" w:rsidP="00022D6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2013-2014 :   TITULAR </w:t>
      </w:r>
    </w:p>
    <w:p w:rsidR="00022D69" w:rsidRPr="00783D66" w:rsidRDefault="00022D69" w:rsidP="00022D69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r>
        <w:rPr>
          <w:rFonts w:ascii="Arial Narrow" w:hAnsi="Arial Narrow"/>
          <w:b/>
          <w:sz w:val="24"/>
          <w:szCs w:val="24"/>
          <w:lang w:val="fr-FR"/>
        </w:rPr>
        <w:t>DA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022D69" w:rsidRPr="00783D66" w:rsidTr="00CF19C9">
        <w:tc>
          <w:tcPr>
            <w:tcW w:w="3904" w:type="dxa"/>
            <w:vMerge w:val="restart"/>
            <w:vAlign w:val="center"/>
          </w:tcPr>
          <w:p w:rsidR="00022D69" w:rsidRPr="00783D66" w:rsidRDefault="00022D69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022D69" w:rsidRPr="00783D66" w:rsidRDefault="00022D69" w:rsidP="00022D6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4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5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/an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</w:t>
            </w:r>
          </w:p>
        </w:tc>
      </w:tr>
      <w:tr w:rsidR="00022D69" w:rsidRPr="00783D66" w:rsidTr="00CF19C9">
        <w:tc>
          <w:tcPr>
            <w:tcW w:w="3904" w:type="dxa"/>
            <w:vMerge/>
          </w:tcPr>
          <w:p w:rsidR="00022D69" w:rsidRPr="00783D66" w:rsidRDefault="00022D69" w:rsidP="00CF19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022D69" w:rsidRPr="00783D66" w:rsidRDefault="00022D69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022D69" w:rsidRPr="00783D66" w:rsidRDefault="00022D69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022D69" w:rsidRPr="00783D66" w:rsidRDefault="00022D69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022D69" w:rsidRPr="00783D66" w:rsidRDefault="00022D69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022D69" w:rsidRPr="00783D66" w:rsidRDefault="00022D69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022D69" w:rsidRPr="00783D66" w:rsidTr="00CF19C9">
        <w:tc>
          <w:tcPr>
            <w:tcW w:w="3904" w:type="dxa"/>
          </w:tcPr>
          <w:p w:rsidR="00022D69" w:rsidRPr="00783D66" w:rsidRDefault="00022D69" w:rsidP="00CF19C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022D69" w:rsidRPr="00783D66" w:rsidRDefault="00022D69" w:rsidP="00022D6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Cultura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civica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5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022D69" w:rsidRPr="00783D66" w:rsidRDefault="00022D69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022D69" w:rsidRPr="00783D66" w:rsidRDefault="00022D69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022D69" w:rsidRPr="00783D66" w:rsidRDefault="00022D69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10/an</w:t>
            </w:r>
          </w:p>
        </w:tc>
      </w:tr>
    </w:tbl>
    <w:p w:rsidR="00022D69" w:rsidRPr="00783D66" w:rsidRDefault="00022D69" w:rsidP="00022D6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122D2" w:rsidRDefault="00D122D2" w:rsidP="00D122D2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D122D2" w:rsidRPr="00783D66" w:rsidRDefault="00D122D2" w:rsidP="00D122D2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bookmarkEnd w:id="0"/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022D69" w:rsidRPr="00783D66" w:rsidRDefault="00022D69" w:rsidP="00022D69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022D69" w:rsidRPr="00783D66" w:rsidRDefault="00022D69" w:rsidP="00022D69"/>
    <w:p w:rsidR="00022D69" w:rsidRDefault="00022D69" w:rsidP="00022D69"/>
    <w:p w:rsidR="00CC2968" w:rsidRDefault="00CC2968"/>
    <w:p w:rsidR="00D122D2" w:rsidRDefault="00D122D2"/>
    <w:sectPr w:rsidR="00D122D2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D122D2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D122D2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D122D2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D122D2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D122D2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D122D2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D122D2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D122D2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D122D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69"/>
    <w:rsid w:val="00022D69"/>
    <w:rsid w:val="001C76BC"/>
    <w:rsid w:val="00850207"/>
    <w:rsid w:val="00CC2968"/>
    <w:rsid w:val="00D1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5ADD7-8E47-44A9-B1A7-EEDBAE55E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022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022D69"/>
  </w:style>
  <w:style w:type="paragraph" w:styleId="Subsol">
    <w:name w:val="footer"/>
    <w:basedOn w:val="Normal"/>
    <w:link w:val="SubsolCaracter"/>
    <w:uiPriority w:val="99"/>
    <w:semiHidden/>
    <w:unhideWhenUsed/>
    <w:rsid w:val="00022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022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D2911863-1115-4D40-938B-6EA54D49C612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</TotalTime>
  <Pages>2</Pages>
  <Words>110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2</cp:revision>
  <dcterms:created xsi:type="dcterms:W3CDTF">2013-11-20T12:57:00Z</dcterms:created>
  <dcterms:modified xsi:type="dcterms:W3CDTF">2013-11-20T13:24:00Z</dcterms:modified>
</cp:coreProperties>
</file>